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2A64607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2819D6">
        <w:rPr>
          <w:rFonts w:cstheme="minorHAnsi"/>
          <w:b/>
          <w:lang w:eastAsia="pl-PL"/>
        </w:rPr>
        <w:t>POST/DYS/OB/GZA/02</w:t>
      </w:r>
      <w:r w:rsidR="008037C3">
        <w:rPr>
          <w:rFonts w:cstheme="minorHAnsi"/>
          <w:b/>
          <w:lang w:eastAsia="pl-PL"/>
        </w:rPr>
        <w:t>344</w:t>
      </w:r>
      <w:r w:rsidR="00BA2CD0" w:rsidRPr="00BA2CD0">
        <w:rPr>
          <w:rFonts w:cstheme="minorHAnsi"/>
          <w:b/>
          <w:lang w:eastAsia="pl-PL"/>
        </w:rPr>
        <w:t>/2025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8037C3" w:rsidRPr="008037C3">
        <w:rPr>
          <w:rFonts w:cstheme="minorHAnsi"/>
          <w:b/>
          <w:lang w:eastAsia="pl-PL"/>
        </w:rPr>
        <w:t xml:space="preserve">Wykonanie robót budowlano montażowych - Wymiana rozdzielnic SN oraz </w:t>
      </w:r>
      <w:proofErr w:type="spellStart"/>
      <w:r w:rsidR="008037C3" w:rsidRPr="008037C3">
        <w:rPr>
          <w:rFonts w:cstheme="minorHAnsi"/>
          <w:b/>
          <w:lang w:eastAsia="pl-PL"/>
        </w:rPr>
        <w:t>nN</w:t>
      </w:r>
      <w:proofErr w:type="spellEnd"/>
      <w:r w:rsidR="008037C3" w:rsidRPr="008037C3">
        <w:rPr>
          <w:rFonts w:cstheme="minorHAnsi"/>
          <w:b/>
          <w:lang w:eastAsia="pl-PL"/>
        </w:rPr>
        <w:t xml:space="preserve"> w stacjach transformatorowych na terenie działalności PGE Dystrybucja S.A. Oddział Białystok RE Ełk – 4 części</w:t>
      </w:r>
      <w:bookmarkStart w:id="6" w:name="_GoBack"/>
      <w:bookmarkEnd w:id="6"/>
      <w:r w:rsidR="00BA2CD0">
        <w:rPr>
          <w:rFonts w:cstheme="minorHAnsi"/>
          <w:b/>
          <w:lang w:eastAsia="pl-PL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1F7D6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AAAA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7C3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11D60C" w14:textId="77777777" w:rsidR="002819D6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  <w:r w:rsidR="00BA2CD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62BA8DF5" w14:textId="77777777" w:rsidR="008037C3" w:rsidRDefault="008037C3" w:rsidP="008037C3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Wykonanie robót budowlano montażowych - Wymiana rozdzielnic SN oraz </w:t>
          </w:r>
          <w:proofErr w:type="spellStart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nN</w:t>
          </w:r>
          <w:proofErr w:type="spellEnd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 w stacjach transformatorowych na terenie działalności PGE Dystrybucja S.A. Oddział Białystok RE Ełk – 4 części</w:t>
          </w:r>
        </w:p>
        <w:p w14:paraId="29E4D05E" w14:textId="77777777" w:rsidR="008037C3" w:rsidRPr="001A4EF1" w:rsidRDefault="008037C3" w:rsidP="008037C3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POST/DYS/OB/GZA/0</w:t>
          </w:r>
          <w:r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2344</w:t>
          </w: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7"/>
  </w:num>
  <w:num w:numId="5">
    <w:abstractNumId w:val="16"/>
  </w:num>
  <w:num w:numId="6">
    <w:abstractNumId w:val="16"/>
  </w:num>
  <w:num w:numId="7">
    <w:abstractNumId w:val="3"/>
  </w:num>
  <w:num w:numId="8">
    <w:abstractNumId w:val="23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22"/>
  </w:num>
  <w:num w:numId="14">
    <w:abstractNumId w:val="19"/>
  </w:num>
  <w:num w:numId="15">
    <w:abstractNumId w:val="14"/>
  </w:num>
  <w:num w:numId="16">
    <w:abstractNumId w:val="8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4"/>
  </w:num>
  <w:num w:numId="21">
    <w:abstractNumId w:val="1"/>
  </w:num>
  <w:num w:numId="22">
    <w:abstractNumId w:val="13"/>
  </w:num>
  <w:num w:numId="23">
    <w:abstractNumId w:val="9"/>
  </w:num>
  <w:num w:numId="24">
    <w:abstractNumId w:val="18"/>
  </w:num>
  <w:num w:numId="25">
    <w:abstractNumId w:val="21"/>
  </w:num>
  <w:num w:numId="26">
    <w:abstractNumId w:val="2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1F7D6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19D6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7C3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2344 - Załącznik nr 10 do SWZ.docx</dmsv2BaseFileName>
    <dmsv2BaseDisplayName xmlns="http://schemas.microsoft.com/sharepoint/v3">2344 - Załącznik nr 10 do SWZ</dmsv2BaseDisplayName>
    <dmsv2SWPP2ObjectNumber xmlns="http://schemas.microsoft.com/sharepoint/v3">POST/DYS/OB/GZA/02344/2025                        </dmsv2SWPP2ObjectNumber>
    <dmsv2SWPP2SumMD5 xmlns="http://schemas.microsoft.com/sharepoint/v3">bb85a49f60c18f90e9fde9713590e638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684999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22844950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XD3KHSRJV2AP-1182365650-22683</_dlc_DocId>
    <_dlc_DocIdUrl xmlns="a19cb1c7-c5c7-46d4-85ae-d83685407bba">
      <Url>https://swpp2.dms.gkpge.pl/sites/38/_layouts/15/DocIdRedir.aspx?ID=XD3KHSRJV2AP-1182365650-22683</Url>
      <Description>XD3KHSRJV2AP-1182365650-22683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ADCF03-B2C3-42B1-AD0B-53880AF83FE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4B62CA-2CA3-470F-93E4-B879B05EEF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C9CFA6-C239-44DF-94EF-BBA44A5BE03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60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14</cp:revision>
  <cp:lastPrinted>2024-07-15T11:21:00Z</cp:lastPrinted>
  <dcterms:created xsi:type="dcterms:W3CDTF">2025-01-15T13:15:00Z</dcterms:created>
  <dcterms:modified xsi:type="dcterms:W3CDTF">2025-06-25T05:12:00Z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05de613f-dbe0-4a77-aba5-681324a67f7b</vt:lpwstr>
  </property>
</Properties>
</file>